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25DE" w14:textId="77777777" w:rsidR="00A25651" w:rsidRDefault="00A25651"/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35F3B08" w14:textId="106BD30D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ČESTNÉ PROHLÁŠENÍ O AKCEPTACI NÁVRHU SMLOUVY</w:t>
      </w: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00"/>
      </w:tblGrid>
      <w:tr w:rsidR="00FB1FD9" w:rsidRPr="005C6413" w14:paraId="6D581F94" w14:textId="77777777" w:rsidTr="00AB4311">
        <w:trPr>
          <w:trHeight w:val="227"/>
        </w:trPr>
        <w:tc>
          <w:tcPr>
            <w:tcW w:w="900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7DFD592" w14:textId="77777777" w:rsidR="00FB1FD9" w:rsidRDefault="00FB1FD9" w:rsidP="00AB43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113CD8" w14:textId="26FD4705" w:rsidR="00FB1FD9" w:rsidRPr="005C6413" w:rsidRDefault="00FB1FD9" w:rsidP="00AB4311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</w:t>
            </w:r>
            <w:r>
              <w:rPr>
                <w:rFonts w:ascii="Arial" w:hAnsi="Arial" w:cs="Arial"/>
                <w:sz w:val="20"/>
                <w:szCs w:val="20"/>
              </w:rPr>
              <w:t>veřejné zakázky:</w:t>
            </w:r>
          </w:p>
        </w:tc>
      </w:tr>
    </w:tbl>
    <w:p w14:paraId="61612A78" w14:textId="77777777" w:rsidR="00F0677A" w:rsidRPr="00F351E2" w:rsidRDefault="00F0677A" w:rsidP="001137C9">
      <w:pPr>
        <w:rPr>
          <w:rFonts w:ascii="Arial" w:hAnsi="Arial" w:cs="Arial"/>
          <w:color w:val="000000"/>
          <w:sz w:val="2"/>
          <w:szCs w:val="20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B9440E" w:rsidRPr="005C6413" w14:paraId="1051CDF7" w14:textId="77777777" w:rsidTr="00553D08">
        <w:trPr>
          <w:trHeight w:val="241"/>
        </w:trPr>
        <w:tc>
          <w:tcPr>
            <w:tcW w:w="5000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216628D" w14:textId="77777777" w:rsidR="001C75C2" w:rsidRDefault="001C75C2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595015" w14:textId="4868C2AB" w:rsidR="001C75C2" w:rsidRPr="00FB1FD9" w:rsidRDefault="00553D08" w:rsidP="00FB1FD9">
            <w:pPr>
              <w:jc w:val="center"/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</w:pPr>
            <w:r w:rsidRPr="00553D08"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  <w:t>Přístavb</w:t>
            </w:r>
            <w:r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  <w:t>a</w:t>
            </w:r>
            <w:r w:rsidRPr="00553D08">
              <w:rPr>
                <w:rFonts w:ascii="Arial" w:hAnsi="Arial" w:cs="Arial"/>
                <w:b/>
                <w:bCs/>
                <w:color w:val="0070C0"/>
                <w:sz w:val="28"/>
                <w:szCs w:val="28"/>
              </w:rPr>
              <w:t xml:space="preserve"> ZŠ U Kostela (po změně stavby před dokončením č.2)</w:t>
            </w:r>
          </w:p>
          <w:p w14:paraId="67A71808" w14:textId="3F4A33EF" w:rsidR="00B9440E" w:rsidRPr="005C6413" w:rsidRDefault="00B9440E" w:rsidP="00FB1FD9">
            <w:pPr>
              <w:ind w:hanging="90"/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</w:p>
        </w:tc>
      </w:tr>
    </w:tbl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21DEC12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34098B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07B2F3AB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20B55DD0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 smlouvy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zadávací dokumentace veřejné zakázky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553D08" w:rsidRPr="00553D08">
        <w:rPr>
          <w:rFonts w:ascii="Arial" w:hAnsi="Arial" w:cs="Arial"/>
          <w:b/>
          <w:bCs/>
          <w:color w:val="000000" w:themeColor="text1"/>
          <w:sz w:val="20"/>
          <w:szCs w:val="20"/>
        </w:rPr>
        <w:t>Přístavb</w:t>
      </w:r>
      <w:r w:rsidR="00553D08">
        <w:rPr>
          <w:rFonts w:ascii="Arial" w:hAnsi="Arial" w:cs="Arial"/>
          <w:b/>
          <w:bCs/>
          <w:color w:val="000000" w:themeColor="text1"/>
          <w:sz w:val="20"/>
          <w:szCs w:val="20"/>
        </w:rPr>
        <w:t>a</w:t>
      </w:r>
      <w:r w:rsidR="00553D08" w:rsidRPr="00553D0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ZŠ U Kostela (po změně stavby před dokončením č.2)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DD44AB">
        <w:rPr>
          <w:rFonts w:ascii="Arial" w:hAnsi="Arial" w:cs="Arial"/>
          <w:color w:val="000000" w:themeColor="text1"/>
          <w:sz w:val="20"/>
          <w:szCs w:val="20"/>
        </w:rPr>
        <w:t>u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5BB5" w14:textId="77777777" w:rsidR="009D6678" w:rsidRDefault="009D6678">
      <w:r>
        <w:separator/>
      </w:r>
    </w:p>
  </w:endnote>
  <w:endnote w:type="continuationSeparator" w:id="0">
    <w:p w14:paraId="1D985EA3" w14:textId="77777777" w:rsidR="009D6678" w:rsidRDefault="009D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E227" w14:textId="77777777" w:rsidR="009D6678" w:rsidRDefault="009D6678">
      <w:r>
        <w:separator/>
      </w:r>
    </w:p>
  </w:footnote>
  <w:footnote w:type="continuationSeparator" w:id="0">
    <w:p w14:paraId="550D1F93" w14:textId="77777777" w:rsidR="009D6678" w:rsidRDefault="009D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2844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2F6C45"/>
    <w:rsid w:val="00305024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098B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3D08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9101D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4636D"/>
    <w:rsid w:val="00D46F13"/>
    <w:rsid w:val="00D47CEA"/>
    <w:rsid w:val="00D50D4E"/>
    <w:rsid w:val="00D521DE"/>
    <w:rsid w:val="00D53BD9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6B3"/>
    <w:rsid w:val="00E40228"/>
    <w:rsid w:val="00E42440"/>
    <w:rsid w:val="00E47181"/>
    <w:rsid w:val="00E47971"/>
    <w:rsid w:val="00E51C37"/>
    <w:rsid w:val="00E536B1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B42B0"/>
    <w:rsid w:val="00EB4DF8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B1FD9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B1FD9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111</TotalTime>
  <Pages>1</Pages>
  <Words>93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Vrbka Boris</cp:lastModifiedBy>
  <cp:revision>4</cp:revision>
  <cp:lastPrinted>2008-06-11T14:40:00Z</cp:lastPrinted>
  <dcterms:created xsi:type="dcterms:W3CDTF">2018-11-20T09:31:00Z</dcterms:created>
  <dcterms:modified xsi:type="dcterms:W3CDTF">2026-01-06T08:59:00Z</dcterms:modified>
</cp:coreProperties>
</file>